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07" w:rsidRPr="00916481" w:rsidRDefault="009D520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648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9D5207" w:rsidRPr="00916481" w:rsidRDefault="009D520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648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916481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D5207" w:rsidRPr="00916481" w:rsidRDefault="009D520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648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10.12.2021 </w:t>
      </w:r>
      <w:r w:rsidRPr="0091648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32</w:t>
      </w:r>
      <w:r w:rsidRPr="0091648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9D5207" w:rsidRPr="00916481" w:rsidRDefault="009D520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5207" w:rsidRPr="00916481" w:rsidRDefault="009D520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6481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>
        <w:rPr>
          <w:rFonts w:ascii="Times New Roman" w:hAnsi="Times New Roman"/>
          <w:sz w:val="28"/>
          <w:szCs w:val="28"/>
        </w:rPr>
        <w:t>2</w:t>
      </w:r>
      <w:r w:rsidRPr="00916481">
        <w:rPr>
          <w:rFonts w:ascii="Times New Roman" w:hAnsi="Times New Roman"/>
          <w:sz w:val="28"/>
          <w:szCs w:val="28"/>
        </w:rPr>
        <w:t xml:space="preserve"> год</w:t>
      </w:r>
    </w:p>
    <w:p w:rsidR="009D5207" w:rsidRPr="00916481" w:rsidRDefault="009D520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5207" w:rsidRDefault="009D520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648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6"/>
        <w:gridCol w:w="416"/>
        <w:gridCol w:w="461"/>
        <w:gridCol w:w="1287"/>
      </w:tblGrid>
      <w:tr w:rsidR="009D5207" w:rsidRPr="00B029CA" w:rsidTr="00DC4212">
        <w:trPr>
          <w:cantSplit/>
          <w:trHeight w:val="20"/>
          <w:tblHeader/>
        </w:trPr>
        <w:tc>
          <w:tcPr>
            <w:tcW w:w="3976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85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05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33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D5207" w:rsidRPr="00B029CA" w:rsidTr="00DC4212">
        <w:trPr>
          <w:cantSplit/>
          <w:trHeight w:val="20"/>
          <w:tblHeader/>
        </w:trPr>
        <w:tc>
          <w:tcPr>
            <w:tcW w:w="3976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3" w:type="pct"/>
            <w:vAlign w:val="center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465 083,1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5 537,7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13 814,9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100 561,1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39 940,6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2 500,0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302 724,4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31 471,9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1 528,0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23 091,0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1 571,7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287 563,8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4 446,5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11 856,7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77 800,0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91 538,3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11 846,4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90 075,9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190 220,6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9 847,1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42 282,3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94 081,5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44 009,7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4 078,0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3 211,0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2 014 708,1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561 968,4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1 161 312,5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121 545,2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140 530,9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29 351,1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176 917,2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169 605,3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7 311,9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116 124,7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8 511,3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13 140,3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79 582,9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14 890,2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152 010,7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107 277,0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38 815,0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5 520,7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30 685,0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23 433,1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7 251,9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3 369,0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3 369,0</w:t>
            </w:r>
          </w:p>
        </w:tc>
      </w:tr>
      <w:tr w:rsidR="009D5207" w:rsidRPr="00B029CA" w:rsidTr="00DC4212">
        <w:trPr>
          <w:cantSplit/>
          <w:trHeight w:val="20"/>
        </w:trPr>
        <w:tc>
          <w:tcPr>
            <w:tcW w:w="3976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5" w:type="pct"/>
            <w:noWrap/>
            <w:vAlign w:val="center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21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21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3" w:type="pct"/>
            <w:noWrap/>
            <w:vAlign w:val="bottom"/>
          </w:tcPr>
          <w:p w:rsidR="009D5207" w:rsidRPr="00DC4212" w:rsidRDefault="009D5207" w:rsidP="00DC42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212">
              <w:rPr>
                <w:rFonts w:ascii="Times New Roman" w:hAnsi="Times New Roman"/>
                <w:sz w:val="20"/>
                <w:szCs w:val="20"/>
              </w:rPr>
              <w:t>3 480 891,8</w:t>
            </w:r>
          </w:p>
        </w:tc>
      </w:tr>
    </w:tbl>
    <w:p w:rsidR="009D5207" w:rsidRDefault="009D5207" w:rsidP="00DC421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9D5207" w:rsidSect="00FE762D">
      <w:headerReference w:type="default" r:id="rId6"/>
      <w:pgSz w:w="11906" w:h="16838"/>
      <w:pgMar w:top="567" w:right="851" w:bottom="567" w:left="851" w:header="340" w:footer="284" w:gutter="0"/>
      <w:pgNumType w:start="1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207" w:rsidRDefault="009D5207" w:rsidP="00E619A7">
      <w:pPr>
        <w:spacing w:after="0" w:line="240" w:lineRule="auto"/>
      </w:pPr>
      <w:r>
        <w:separator/>
      </w:r>
    </w:p>
  </w:endnote>
  <w:endnote w:type="continuationSeparator" w:id="0">
    <w:p w:rsidR="009D5207" w:rsidRDefault="009D520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207" w:rsidRDefault="009D5207" w:rsidP="00E619A7">
      <w:pPr>
        <w:spacing w:after="0" w:line="240" w:lineRule="auto"/>
      </w:pPr>
      <w:r>
        <w:separator/>
      </w:r>
    </w:p>
  </w:footnote>
  <w:footnote w:type="continuationSeparator" w:id="0">
    <w:p w:rsidR="009D5207" w:rsidRDefault="009D520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07" w:rsidRPr="00423015" w:rsidRDefault="009D5207" w:rsidP="0052560F">
    <w:pPr>
      <w:pStyle w:val="Header"/>
      <w:jc w:val="right"/>
      <w:rPr>
        <w:rFonts w:ascii="Times New Roman" w:hAnsi="Times New Roman"/>
        <w:sz w:val="24"/>
        <w:szCs w:val="24"/>
      </w:rPr>
    </w:pPr>
    <w:r w:rsidRPr="00423015">
      <w:rPr>
        <w:rFonts w:ascii="Times New Roman" w:hAnsi="Times New Roman"/>
        <w:sz w:val="24"/>
        <w:szCs w:val="24"/>
      </w:rPr>
      <w:fldChar w:fldCharType="begin"/>
    </w:r>
    <w:r w:rsidRPr="00423015">
      <w:rPr>
        <w:rFonts w:ascii="Times New Roman" w:hAnsi="Times New Roman"/>
        <w:sz w:val="24"/>
        <w:szCs w:val="24"/>
      </w:rPr>
      <w:instrText>PAGE   \* MERGEFORMAT</w:instrText>
    </w:r>
    <w:r w:rsidRPr="0042301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145</w:t>
    </w:r>
    <w:r w:rsidRPr="00423015">
      <w:rPr>
        <w:rFonts w:ascii="Times New Roman" w:hAnsi="Times New Roman"/>
        <w:sz w:val="24"/>
        <w:szCs w:val="24"/>
      </w:rPr>
      <w:fldChar w:fldCharType="end"/>
    </w:r>
  </w:p>
  <w:p w:rsidR="009D5207" w:rsidRDefault="009D5207" w:rsidP="0052560F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30F6"/>
    <w:rsid w:val="0007323B"/>
    <w:rsid w:val="000F5406"/>
    <w:rsid w:val="00144FB3"/>
    <w:rsid w:val="00181D17"/>
    <w:rsid w:val="001965AC"/>
    <w:rsid w:val="00236C35"/>
    <w:rsid w:val="00255EA7"/>
    <w:rsid w:val="00276928"/>
    <w:rsid w:val="002B68CB"/>
    <w:rsid w:val="00371688"/>
    <w:rsid w:val="00372B69"/>
    <w:rsid w:val="00423015"/>
    <w:rsid w:val="0052560F"/>
    <w:rsid w:val="005A590F"/>
    <w:rsid w:val="00615C20"/>
    <w:rsid w:val="006C47E0"/>
    <w:rsid w:val="006E1A1C"/>
    <w:rsid w:val="007560CF"/>
    <w:rsid w:val="0076014C"/>
    <w:rsid w:val="00766352"/>
    <w:rsid w:val="00787A9D"/>
    <w:rsid w:val="00836381"/>
    <w:rsid w:val="00840EE6"/>
    <w:rsid w:val="008D09C9"/>
    <w:rsid w:val="008E02FC"/>
    <w:rsid w:val="008F6AED"/>
    <w:rsid w:val="00916481"/>
    <w:rsid w:val="00946EFF"/>
    <w:rsid w:val="009D5207"/>
    <w:rsid w:val="00B029CA"/>
    <w:rsid w:val="00B56A0A"/>
    <w:rsid w:val="00D40128"/>
    <w:rsid w:val="00DC4212"/>
    <w:rsid w:val="00E019E6"/>
    <w:rsid w:val="00E619A7"/>
    <w:rsid w:val="00E9047C"/>
    <w:rsid w:val="00F01046"/>
    <w:rsid w:val="00F331A5"/>
    <w:rsid w:val="00FE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0CF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503</Words>
  <Characters>2870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2021-12-10T10:55:00Z</cp:lastPrinted>
  <dcterms:created xsi:type="dcterms:W3CDTF">2021-12-09T12:26:00Z</dcterms:created>
  <dcterms:modified xsi:type="dcterms:W3CDTF">2021-12-10T10:55:00Z</dcterms:modified>
</cp:coreProperties>
</file>